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4A4E1" w14:textId="7A4F9855" w:rsidR="00474F67" w:rsidRPr="007F05E6" w:rsidRDefault="00474F67" w:rsidP="00474F67">
      <w:pPr>
        <w:pStyle w:val="Unittitle"/>
      </w:pPr>
      <w:r w:rsidRPr="00FF4100">
        <w:t>1</w:t>
      </w:r>
      <w:r w:rsidR="00BF640A">
        <w:t>2</w:t>
      </w:r>
      <w:r w:rsidR="00377AE8">
        <w:t>.</w:t>
      </w:r>
      <w:r w:rsidRPr="00FF4100">
        <w:t xml:space="preserve"> </w:t>
      </w:r>
      <w:r w:rsidR="00BF640A">
        <w:t xml:space="preserve">Building </w:t>
      </w:r>
      <w:r w:rsidR="00377AE8">
        <w:t>s</w:t>
      </w:r>
      <w:r w:rsidR="00BF640A">
        <w:t xml:space="preserve">ervices </w:t>
      </w:r>
      <w:r w:rsidR="00377AE8">
        <w:t>e</w:t>
      </w:r>
      <w:r w:rsidR="00BF640A">
        <w:t>ngineering (BSE) systems</w:t>
      </w:r>
    </w:p>
    <w:p w14:paraId="22B635B0" w14:textId="12E1AF03" w:rsidR="00474F67" w:rsidRPr="004C4EDD" w:rsidRDefault="00474F67" w:rsidP="00474F67">
      <w:pPr>
        <w:pStyle w:val="Heading1"/>
        <w:rPr>
          <w:color w:val="FC4421"/>
        </w:rPr>
      </w:pPr>
      <w:r w:rsidRPr="004C4EDD">
        <w:rPr>
          <w:color w:val="FC4421"/>
        </w:rPr>
        <w:t xml:space="preserve">Worksheet </w:t>
      </w:r>
      <w:r w:rsidR="00BF640A" w:rsidRPr="004C4EDD">
        <w:rPr>
          <w:color w:val="FC4421"/>
        </w:rPr>
        <w:t>8</w:t>
      </w:r>
      <w:r w:rsidRPr="004C4EDD">
        <w:rPr>
          <w:color w:val="FC4421"/>
        </w:rPr>
        <w:t xml:space="preserve">: </w:t>
      </w:r>
      <w:r w:rsidR="00BF640A" w:rsidRPr="004C4EDD">
        <w:rPr>
          <w:color w:val="FC4421"/>
        </w:rPr>
        <w:t xml:space="preserve">Protection systems </w:t>
      </w:r>
      <w:r w:rsidRPr="004C4EDD">
        <w:rPr>
          <w:color w:val="FC4421"/>
        </w:rPr>
        <w:t>(</w:t>
      </w:r>
      <w:r w:rsidR="00574789" w:rsidRPr="004C4EDD">
        <w:rPr>
          <w:color w:val="FC4421"/>
        </w:rPr>
        <w:t>learner</w:t>
      </w:r>
      <w:r w:rsidRPr="004C4EDD">
        <w:rPr>
          <w:color w:val="FC4421"/>
        </w:rPr>
        <w:t>)</w:t>
      </w:r>
    </w:p>
    <w:p w14:paraId="4FF2E207" w14:textId="616B0C4F" w:rsidR="00BF640A" w:rsidRDefault="00BF640A" w:rsidP="00E94D45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B81BEC">
        <w:rPr>
          <w:rFonts w:ascii="Arial" w:hAnsi="Arial" w:cs="Arial"/>
        </w:rPr>
        <w:t>Name four types of protection system.</w:t>
      </w:r>
    </w:p>
    <w:p w14:paraId="62C4215E" w14:textId="1BEFE072" w:rsidR="00377AE8" w:rsidRDefault="00377AE8" w:rsidP="00E94D45">
      <w:pPr>
        <w:rPr>
          <w:rFonts w:cs="Arial"/>
        </w:rPr>
      </w:pPr>
    </w:p>
    <w:p w14:paraId="5C8233D4" w14:textId="0A0B319F" w:rsidR="00377AE8" w:rsidRDefault="00377AE8" w:rsidP="00E94D45">
      <w:pPr>
        <w:rPr>
          <w:rFonts w:cs="Arial"/>
        </w:rPr>
      </w:pPr>
    </w:p>
    <w:p w14:paraId="6A7B5FED" w14:textId="77777777" w:rsidR="00377AE8" w:rsidRPr="00377AE8" w:rsidRDefault="00377AE8" w:rsidP="00E94D45">
      <w:pPr>
        <w:rPr>
          <w:rFonts w:cs="Arial"/>
        </w:rPr>
      </w:pPr>
    </w:p>
    <w:p w14:paraId="50C54072" w14:textId="77777777" w:rsidR="00BF640A" w:rsidRPr="00B81BEC" w:rsidRDefault="00BF640A" w:rsidP="00E94D45">
      <w:pPr>
        <w:rPr>
          <w:rFonts w:cs="Arial"/>
          <w:color w:val="FF0000"/>
        </w:rPr>
      </w:pPr>
    </w:p>
    <w:p w14:paraId="33EDA05F" w14:textId="18A1E71E" w:rsidR="00BF640A" w:rsidRPr="00B81BEC" w:rsidRDefault="00BF640A" w:rsidP="00E94D45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B81BEC">
        <w:rPr>
          <w:rFonts w:ascii="Arial" w:hAnsi="Arial" w:cs="Arial"/>
        </w:rPr>
        <w:t xml:space="preserve">Describe </w:t>
      </w:r>
      <w:r w:rsidR="00377AE8">
        <w:rPr>
          <w:rFonts w:ascii="Arial" w:hAnsi="Arial" w:cs="Arial"/>
        </w:rPr>
        <w:t>how</w:t>
      </w:r>
      <w:r w:rsidRPr="00B81BEC">
        <w:rPr>
          <w:rFonts w:ascii="Arial" w:hAnsi="Arial" w:cs="Arial"/>
        </w:rPr>
        <w:t xml:space="preserve"> heat</w:t>
      </w:r>
      <w:r w:rsidR="00377AE8">
        <w:rPr>
          <w:rFonts w:ascii="Arial" w:hAnsi="Arial" w:cs="Arial"/>
        </w:rPr>
        <w:t xml:space="preserve"> sensors</w:t>
      </w:r>
      <w:r w:rsidRPr="00B81BEC">
        <w:rPr>
          <w:rFonts w:ascii="Arial" w:hAnsi="Arial" w:cs="Arial"/>
        </w:rPr>
        <w:t xml:space="preserve"> </w:t>
      </w:r>
      <w:r w:rsidR="00377AE8">
        <w:rPr>
          <w:rFonts w:ascii="Arial" w:hAnsi="Arial" w:cs="Arial"/>
        </w:rPr>
        <w:t>and</w:t>
      </w:r>
      <w:r w:rsidRPr="00B81BEC">
        <w:rPr>
          <w:rFonts w:ascii="Arial" w:hAnsi="Arial" w:cs="Arial"/>
        </w:rPr>
        <w:t xml:space="preserve"> smoke detector</w:t>
      </w:r>
      <w:r w:rsidR="00377AE8">
        <w:rPr>
          <w:rFonts w:ascii="Arial" w:hAnsi="Arial" w:cs="Arial"/>
        </w:rPr>
        <w:t>s</w:t>
      </w:r>
      <w:r w:rsidRPr="00B81BEC">
        <w:rPr>
          <w:rFonts w:ascii="Arial" w:hAnsi="Arial" w:cs="Arial"/>
        </w:rPr>
        <w:t xml:space="preserve"> work.</w:t>
      </w:r>
    </w:p>
    <w:p w14:paraId="3E2E190E" w14:textId="78DDB765" w:rsidR="00BF640A" w:rsidRPr="00B81BEC" w:rsidRDefault="00BF640A" w:rsidP="00E94D45">
      <w:pPr>
        <w:pStyle w:val="ListParagraph"/>
        <w:ind w:left="360"/>
        <w:rPr>
          <w:rFonts w:ascii="Arial" w:hAnsi="Arial" w:cs="Arial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392"/>
        <w:gridCol w:w="4396"/>
      </w:tblGrid>
      <w:tr w:rsidR="00BF640A" w:rsidRPr="00B81BEC" w14:paraId="222A1C14" w14:textId="77777777" w:rsidTr="004C4EDD">
        <w:tc>
          <w:tcPr>
            <w:tcW w:w="4392" w:type="dxa"/>
            <w:shd w:val="clear" w:color="auto" w:fill="FC4421"/>
          </w:tcPr>
          <w:p w14:paraId="0983FEF0" w14:textId="413CFA98" w:rsidR="00BF640A" w:rsidRPr="00140B4B" w:rsidRDefault="00BF640A" w:rsidP="00B81BEC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40B4B">
              <w:rPr>
                <w:rFonts w:ascii="Arial" w:hAnsi="Arial" w:cs="Arial"/>
                <w:b/>
                <w:bCs/>
                <w:color w:val="FFFFFF" w:themeColor="background1"/>
              </w:rPr>
              <w:t>Heat sensor</w:t>
            </w:r>
          </w:p>
        </w:tc>
        <w:tc>
          <w:tcPr>
            <w:tcW w:w="4396" w:type="dxa"/>
            <w:shd w:val="clear" w:color="auto" w:fill="FC4421"/>
          </w:tcPr>
          <w:p w14:paraId="27D7F04A" w14:textId="77777777" w:rsidR="00BF640A" w:rsidRPr="00140B4B" w:rsidRDefault="00BF640A" w:rsidP="00B81BEC">
            <w:pPr>
              <w:pStyle w:val="ListParagraph"/>
              <w:ind w:left="0"/>
              <w:rPr>
                <w:rFonts w:ascii="Arial" w:hAnsi="Arial" w:cs="Arial"/>
                <w:b/>
                <w:bCs/>
                <w:color w:val="FFFFFF" w:themeColor="background1"/>
              </w:rPr>
            </w:pPr>
            <w:r w:rsidRPr="00140B4B">
              <w:rPr>
                <w:rFonts w:ascii="Arial" w:hAnsi="Arial" w:cs="Arial"/>
                <w:b/>
                <w:bCs/>
                <w:color w:val="FFFFFF" w:themeColor="background1"/>
              </w:rPr>
              <w:t>Smoke detector</w:t>
            </w:r>
          </w:p>
        </w:tc>
      </w:tr>
      <w:tr w:rsidR="00BF640A" w:rsidRPr="00B81BEC" w14:paraId="1C5DE814" w14:textId="77777777" w:rsidTr="00E94D45">
        <w:tc>
          <w:tcPr>
            <w:tcW w:w="4392" w:type="dxa"/>
          </w:tcPr>
          <w:p w14:paraId="4483F2E6" w14:textId="60408E19" w:rsidR="00BF640A" w:rsidRPr="00B81BEC" w:rsidRDefault="00BF640A" w:rsidP="00B81BEC">
            <w:pPr>
              <w:rPr>
                <w:rFonts w:cs="Arial"/>
                <w:color w:val="FF0000"/>
              </w:rPr>
            </w:pPr>
          </w:p>
          <w:p w14:paraId="150A2DE9" w14:textId="7FF1DC8A" w:rsidR="00BF640A" w:rsidRPr="00B81BEC" w:rsidRDefault="00BF640A" w:rsidP="00B81BEC">
            <w:pPr>
              <w:pStyle w:val="ListParagraph"/>
              <w:ind w:left="0"/>
              <w:rPr>
                <w:rFonts w:ascii="Arial" w:hAnsi="Arial" w:cs="Arial"/>
              </w:rPr>
            </w:pPr>
          </w:p>
        </w:tc>
        <w:tc>
          <w:tcPr>
            <w:tcW w:w="4396" w:type="dxa"/>
          </w:tcPr>
          <w:p w14:paraId="41CBE58A" w14:textId="77777777" w:rsidR="00BF640A" w:rsidRDefault="00BF640A" w:rsidP="00B21E85">
            <w:pPr>
              <w:rPr>
                <w:rFonts w:cs="Arial"/>
                <w:color w:val="FF0000"/>
              </w:rPr>
            </w:pPr>
          </w:p>
          <w:p w14:paraId="7E9D2297" w14:textId="77777777" w:rsidR="00B21E85" w:rsidRDefault="00B21E85" w:rsidP="00B21E85">
            <w:pPr>
              <w:rPr>
                <w:rFonts w:cs="Arial"/>
                <w:color w:val="FF0000"/>
              </w:rPr>
            </w:pPr>
          </w:p>
          <w:p w14:paraId="07246572" w14:textId="77777777" w:rsidR="00B21E85" w:rsidRDefault="00B21E85" w:rsidP="00B21E85">
            <w:pPr>
              <w:rPr>
                <w:rFonts w:cs="Arial"/>
                <w:color w:val="FF0000"/>
              </w:rPr>
            </w:pPr>
          </w:p>
          <w:p w14:paraId="3675EA42" w14:textId="77777777" w:rsidR="00B21E85" w:rsidRDefault="00B21E85" w:rsidP="00B21E85">
            <w:pPr>
              <w:rPr>
                <w:rFonts w:cs="Arial"/>
                <w:color w:val="FF0000"/>
              </w:rPr>
            </w:pPr>
          </w:p>
          <w:p w14:paraId="38AB4869" w14:textId="77777777" w:rsidR="00B21E85" w:rsidRDefault="00B21E85" w:rsidP="00B21E85">
            <w:pPr>
              <w:rPr>
                <w:rFonts w:cs="Arial"/>
                <w:color w:val="FF0000"/>
              </w:rPr>
            </w:pPr>
          </w:p>
          <w:p w14:paraId="5A6ADFD8" w14:textId="77777777" w:rsidR="00B21E85" w:rsidRDefault="00B21E85" w:rsidP="00B21E85">
            <w:pPr>
              <w:rPr>
                <w:rFonts w:cs="Arial"/>
                <w:color w:val="FF0000"/>
              </w:rPr>
            </w:pPr>
          </w:p>
          <w:p w14:paraId="75E95CCD" w14:textId="77777777" w:rsidR="00B21E85" w:rsidRDefault="00B21E85" w:rsidP="00B21E85">
            <w:pPr>
              <w:rPr>
                <w:rFonts w:cs="Arial"/>
                <w:color w:val="FF0000"/>
              </w:rPr>
            </w:pPr>
          </w:p>
          <w:p w14:paraId="288F4BDB" w14:textId="511A3829" w:rsidR="00B21E85" w:rsidRPr="00B81BEC" w:rsidRDefault="00B21E85" w:rsidP="00B21E85">
            <w:pPr>
              <w:rPr>
                <w:rFonts w:cs="Arial"/>
              </w:rPr>
            </w:pPr>
          </w:p>
        </w:tc>
      </w:tr>
    </w:tbl>
    <w:p w14:paraId="599D00BC" w14:textId="77777777" w:rsidR="00BF640A" w:rsidRPr="00B81BEC" w:rsidRDefault="00BF640A" w:rsidP="00E94D45">
      <w:pPr>
        <w:pStyle w:val="ListParagraph"/>
        <w:ind w:left="360"/>
        <w:rPr>
          <w:rFonts w:ascii="Arial" w:hAnsi="Arial" w:cs="Arial"/>
        </w:rPr>
      </w:pPr>
    </w:p>
    <w:p w14:paraId="77321259" w14:textId="1F63AC4D" w:rsidR="00BF640A" w:rsidRPr="00B81BEC" w:rsidRDefault="00BF640A" w:rsidP="00E94D45">
      <w:pPr>
        <w:pStyle w:val="ListParagraph"/>
        <w:numPr>
          <w:ilvl w:val="0"/>
          <w:numId w:val="35"/>
        </w:numPr>
        <w:ind w:left="360"/>
        <w:rPr>
          <w:rFonts w:ascii="Arial" w:hAnsi="Arial" w:cs="Arial"/>
        </w:rPr>
      </w:pPr>
      <w:r w:rsidRPr="00B81BEC">
        <w:rPr>
          <w:rFonts w:ascii="Arial" w:hAnsi="Arial" w:cs="Arial"/>
        </w:rPr>
        <w:t xml:space="preserve">Name three </w:t>
      </w:r>
      <w:r w:rsidR="00377AE8">
        <w:rPr>
          <w:rFonts w:ascii="Arial" w:hAnsi="Arial" w:cs="Arial"/>
        </w:rPr>
        <w:t>types of</w:t>
      </w:r>
      <w:r w:rsidRPr="00B81BEC">
        <w:rPr>
          <w:rFonts w:ascii="Arial" w:hAnsi="Arial" w:cs="Arial"/>
        </w:rPr>
        <w:t xml:space="preserve"> access control system.</w:t>
      </w:r>
    </w:p>
    <w:p w14:paraId="5495A19B" w14:textId="479B0D91" w:rsidR="00BF640A" w:rsidRDefault="00BF640A" w:rsidP="00E94D45">
      <w:pPr>
        <w:ind w:firstLine="360"/>
        <w:rPr>
          <w:rFonts w:cs="Arial"/>
          <w:color w:val="FF0000"/>
        </w:rPr>
      </w:pPr>
    </w:p>
    <w:p w14:paraId="2264511D" w14:textId="4DD5D758" w:rsidR="00B21E85" w:rsidRDefault="00B21E85" w:rsidP="00E94D45">
      <w:pPr>
        <w:ind w:firstLine="360"/>
        <w:rPr>
          <w:rFonts w:cs="Arial"/>
        </w:rPr>
      </w:pPr>
    </w:p>
    <w:p w14:paraId="1FB32EDA" w14:textId="3819198B" w:rsidR="00377AE8" w:rsidRDefault="00377AE8" w:rsidP="00E94D45">
      <w:pPr>
        <w:ind w:firstLine="360"/>
        <w:rPr>
          <w:rFonts w:cs="Arial"/>
        </w:rPr>
      </w:pPr>
    </w:p>
    <w:p w14:paraId="35F5B3C0" w14:textId="2DFDA6D1" w:rsidR="00377AE8" w:rsidRDefault="00377AE8" w:rsidP="00E94D45">
      <w:pPr>
        <w:ind w:firstLine="360"/>
        <w:rPr>
          <w:rFonts w:cs="Arial"/>
        </w:rPr>
      </w:pPr>
    </w:p>
    <w:p w14:paraId="76F56023" w14:textId="3E76121B" w:rsidR="00377AE8" w:rsidRDefault="00377AE8" w:rsidP="00E94D45">
      <w:pPr>
        <w:ind w:firstLine="360"/>
        <w:rPr>
          <w:rFonts w:cs="Arial"/>
        </w:rPr>
      </w:pPr>
    </w:p>
    <w:p w14:paraId="52A16528" w14:textId="14B29716" w:rsidR="00377AE8" w:rsidRDefault="00377AE8" w:rsidP="00E94D45">
      <w:pPr>
        <w:ind w:firstLine="360"/>
        <w:rPr>
          <w:rFonts w:cs="Arial"/>
        </w:rPr>
      </w:pPr>
    </w:p>
    <w:p w14:paraId="225ADB85" w14:textId="12A43D75" w:rsidR="00377AE8" w:rsidRDefault="00377AE8" w:rsidP="00E94D45">
      <w:pPr>
        <w:ind w:firstLine="360"/>
        <w:rPr>
          <w:rFonts w:cs="Arial"/>
        </w:rPr>
      </w:pPr>
    </w:p>
    <w:p w14:paraId="41D67790" w14:textId="5BB5A2C8" w:rsidR="00377AE8" w:rsidRDefault="00377AE8" w:rsidP="00E94D45">
      <w:pPr>
        <w:ind w:firstLine="360"/>
        <w:rPr>
          <w:rFonts w:cs="Arial"/>
        </w:rPr>
      </w:pPr>
    </w:p>
    <w:p w14:paraId="6232B9D5" w14:textId="4F0FFECA" w:rsidR="00377AE8" w:rsidRDefault="00377AE8" w:rsidP="00E94D45">
      <w:pPr>
        <w:ind w:firstLine="360"/>
        <w:rPr>
          <w:rFonts w:cs="Arial"/>
        </w:rPr>
      </w:pPr>
    </w:p>
    <w:p w14:paraId="33AE6021" w14:textId="43AA962C" w:rsidR="00377AE8" w:rsidRDefault="00377AE8" w:rsidP="00E94D45">
      <w:pPr>
        <w:ind w:firstLine="360"/>
        <w:rPr>
          <w:rFonts w:cs="Arial"/>
        </w:rPr>
      </w:pPr>
    </w:p>
    <w:p w14:paraId="024FFB11" w14:textId="515F6FED" w:rsidR="00377AE8" w:rsidRDefault="00377AE8" w:rsidP="00E94D45">
      <w:pPr>
        <w:ind w:firstLine="360"/>
        <w:rPr>
          <w:rFonts w:cs="Arial"/>
        </w:rPr>
      </w:pPr>
    </w:p>
    <w:p w14:paraId="5555AC25" w14:textId="52B9D823" w:rsidR="00377AE8" w:rsidRDefault="00377AE8" w:rsidP="00E94D45">
      <w:pPr>
        <w:ind w:firstLine="360"/>
        <w:rPr>
          <w:rFonts w:cs="Arial"/>
        </w:rPr>
      </w:pPr>
    </w:p>
    <w:p w14:paraId="5532F14F" w14:textId="59065710" w:rsidR="00BF640A" w:rsidRPr="00B81BEC" w:rsidRDefault="00BF640A" w:rsidP="00B81BEC">
      <w:pPr>
        <w:rPr>
          <w:rFonts w:cs="Arial"/>
        </w:rPr>
      </w:pPr>
    </w:p>
    <w:p w14:paraId="1E60415D" w14:textId="198D8B62" w:rsidR="00BF640A" w:rsidRDefault="00BF640A" w:rsidP="00C1338C"/>
    <w:p w14:paraId="1BC3C790" w14:textId="27E9E349" w:rsidR="00474F67" w:rsidRDefault="00474F67" w:rsidP="00474F67">
      <w:pPr>
        <w:rPr>
          <w:rFonts w:cs="Arial"/>
          <w:szCs w:val="22"/>
        </w:rPr>
      </w:pPr>
    </w:p>
    <w:p w14:paraId="40CBA6CB" w14:textId="0A8A1B6A" w:rsidR="006E1028" w:rsidRDefault="006E1028" w:rsidP="006E1028">
      <w:pPr>
        <w:pStyle w:val="Answer"/>
      </w:pPr>
    </w:p>
    <w:sectPr w:rsidR="006E1028" w:rsidSect="00140B4B">
      <w:headerReference w:type="default" r:id="rId10"/>
      <w:footerReference w:type="default" r:id="rId11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6E0A0" w14:textId="77777777" w:rsidR="00BB68D2" w:rsidRDefault="00BB68D2">
      <w:pPr>
        <w:spacing w:before="0" w:after="0"/>
      </w:pPr>
      <w:r>
        <w:separator/>
      </w:r>
    </w:p>
  </w:endnote>
  <w:endnote w:type="continuationSeparator" w:id="0">
    <w:p w14:paraId="574843C7" w14:textId="77777777" w:rsidR="00BB68D2" w:rsidRDefault="00BB68D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3D5DE" w14:textId="77777777" w:rsidR="00140B4B" w:rsidRPr="00F03E33" w:rsidRDefault="00140B4B" w:rsidP="00140B4B">
    <w:pPr>
      <w:pStyle w:val="Footer"/>
      <w:tabs>
        <w:tab w:val="clear" w:pos="9639"/>
        <w:tab w:val="clear" w:pos="11199"/>
        <w:tab w:val="left" w:pos="2592"/>
        <w:tab w:val="center" w:pos="4759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2848" behindDoc="0" locked="0" layoutInCell="1" allowOverlap="1" wp14:anchorId="30C07C7E" wp14:editId="6374B541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5BC3AF97" id="Group 4" o:spid="_x0000_s1026" style="position:absolute;margin-left:-63.15pt;margin-top:-21.25pt;width:600.95pt;height:47.4pt;z-index:251662848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  <w:r>
      <w:tab/>
    </w:r>
  </w:p>
  <w:p w14:paraId="7789CA6C" w14:textId="0F762E1D" w:rsidR="00110217" w:rsidRPr="00140B4B" w:rsidRDefault="00110217" w:rsidP="00140B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CF652" w14:textId="77777777" w:rsidR="00BB68D2" w:rsidRDefault="00BB68D2">
      <w:pPr>
        <w:spacing w:before="0" w:after="0"/>
      </w:pPr>
      <w:r>
        <w:separator/>
      </w:r>
    </w:p>
  </w:footnote>
  <w:footnote w:type="continuationSeparator" w:id="0">
    <w:p w14:paraId="0B2CD219" w14:textId="77777777" w:rsidR="00BB68D2" w:rsidRDefault="00BB68D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A6A8C" w14:textId="77777777" w:rsidR="004C4EDD" w:rsidRPr="009C6DF4" w:rsidRDefault="004C4EDD" w:rsidP="004C4ED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0800" behindDoc="0" locked="0" layoutInCell="1" allowOverlap="1" wp14:anchorId="7CAEDDAB" wp14:editId="5B7AD551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96696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96696"/>
                        <a:chOff x="0" y="0"/>
                        <a:chExt cx="7560000" cy="896696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51611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31877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CC2929" w14:textId="77777777" w:rsidR="004C4EDD" w:rsidRPr="00631B61" w:rsidRDefault="004C4EDD" w:rsidP="004C4EDD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565416E9" w14:textId="77777777" w:rsidR="004C4EDD" w:rsidRPr="00631B61" w:rsidRDefault="004C4EDD" w:rsidP="004C4EDD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CAEDDAB" id="Group 1" o:spid="_x0000_s1026" style="position:absolute;margin-left:-59.55pt;margin-top:-17.85pt;width:595.3pt;height:70.6pt;z-index:251660800;mso-height-relative:margin" coordsize="75600,8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">
              <v:shape id="Graphic 26" o:spid="_x0000_s1027" style="position:absolute;top:8516;width:75600;height:450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319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7FCC2929" w14:textId="77777777" w:rsidR="004C4EDD" w:rsidRPr="00631B61" w:rsidRDefault="004C4EDD" w:rsidP="004C4EDD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565416E9" w14:textId="77777777" w:rsidR="004C4EDD" w:rsidRPr="00631B61" w:rsidRDefault="004C4EDD" w:rsidP="004C4EDD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3CD65CB1" w14:textId="77777777" w:rsidR="004C4EDD" w:rsidRPr="009758F9" w:rsidRDefault="004C4EDD" w:rsidP="004C4EDD">
    <w:pPr>
      <w:pStyle w:val="Header"/>
    </w:pPr>
  </w:p>
  <w:p w14:paraId="06AED85B" w14:textId="77777777" w:rsidR="004C4EDD" w:rsidRPr="00DA19CD" w:rsidRDefault="004C4EDD" w:rsidP="004C4EDD">
    <w:pPr>
      <w:pStyle w:val="Header"/>
    </w:pPr>
  </w:p>
  <w:p w14:paraId="099D8C94" w14:textId="296416D1" w:rsidR="00110217" w:rsidRPr="004C4EDD" w:rsidRDefault="00110217" w:rsidP="004C4E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CA51CD"/>
    <w:multiLevelType w:val="hybridMultilevel"/>
    <w:tmpl w:val="736A2A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7370341">
    <w:abstractNumId w:val="4"/>
  </w:num>
  <w:num w:numId="2" w16cid:durableId="1329213194">
    <w:abstractNumId w:val="14"/>
  </w:num>
  <w:num w:numId="3" w16cid:durableId="1972590100">
    <w:abstractNumId w:val="21"/>
  </w:num>
  <w:num w:numId="4" w16cid:durableId="2101438400">
    <w:abstractNumId w:val="16"/>
  </w:num>
  <w:num w:numId="5" w16cid:durableId="1643463982">
    <w:abstractNumId w:val="7"/>
  </w:num>
  <w:num w:numId="6" w16cid:durableId="975644585">
    <w:abstractNumId w:val="15"/>
  </w:num>
  <w:num w:numId="7" w16cid:durableId="2021271010">
    <w:abstractNumId w:val="7"/>
  </w:num>
  <w:num w:numId="8" w16cid:durableId="1320040001">
    <w:abstractNumId w:val="1"/>
  </w:num>
  <w:num w:numId="9" w16cid:durableId="101656091">
    <w:abstractNumId w:val="7"/>
    <w:lvlOverride w:ilvl="0">
      <w:startOverride w:val="1"/>
    </w:lvlOverride>
  </w:num>
  <w:num w:numId="10" w16cid:durableId="1813404771">
    <w:abstractNumId w:val="17"/>
  </w:num>
  <w:num w:numId="11" w16cid:durableId="1244340701">
    <w:abstractNumId w:val="13"/>
  </w:num>
  <w:num w:numId="12" w16cid:durableId="748695664">
    <w:abstractNumId w:val="5"/>
  </w:num>
  <w:num w:numId="13" w16cid:durableId="1851792114">
    <w:abstractNumId w:val="12"/>
  </w:num>
  <w:num w:numId="14" w16cid:durableId="917053558">
    <w:abstractNumId w:val="18"/>
  </w:num>
  <w:num w:numId="15" w16cid:durableId="1485390993">
    <w:abstractNumId w:val="10"/>
  </w:num>
  <w:num w:numId="16" w16cid:durableId="1190684290">
    <w:abstractNumId w:val="6"/>
  </w:num>
  <w:num w:numId="17" w16cid:durableId="561449848">
    <w:abstractNumId w:val="23"/>
  </w:num>
  <w:num w:numId="18" w16cid:durableId="157694259">
    <w:abstractNumId w:val="25"/>
  </w:num>
  <w:num w:numId="19" w16cid:durableId="1196192476">
    <w:abstractNumId w:val="3"/>
  </w:num>
  <w:num w:numId="20" w16cid:durableId="1394888839">
    <w:abstractNumId w:val="2"/>
  </w:num>
  <w:num w:numId="21" w16cid:durableId="925040910">
    <w:abstractNumId w:val="8"/>
  </w:num>
  <w:num w:numId="22" w16cid:durableId="868681394">
    <w:abstractNumId w:val="8"/>
    <w:lvlOverride w:ilvl="0">
      <w:startOverride w:val="1"/>
    </w:lvlOverride>
  </w:num>
  <w:num w:numId="23" w16cid:durableId="1252011010">
    <w:abstractNumId w:val="22"/>
  </w:num>
  <w:num w:numId="24" w16cid:durableId="379011883">
    <w:abstractNumId w:val="8"/>
    <w:lvlOverride w:ilvl="0">
      <w:startOverride w:val="1"/>
    </w:lvlOverride>
  </w:num>
  <w:num w:numId="25" w16cid:durableId="84764040">
    <w:abstractNumId w:val="8"/>
    <w:lvlOverride w:ilvl="0">
      <w:startOverride w:val="1"/>
    </w:lvlOverride>
  </w:num>
  <w:num w:numId="26" w16cid:durableId="1829515952">
    <w:abstractNumId w:val="9"/>
  </w:num>
  <w:num w:numId="27" w16cid:durableId="679429831">
    <w:abstractNumId w:val="19"/>
  </w:num>
  <w:num w:numId="28" w16cid:durableId="257687919">
    <w:abstractNumId w:val="8"/>
    <w:lvlOverride w:ilvl="0">
      <w:startOverride w:val="1"/>
    </w:lvlOverride>
  </w:num>
  <w:num w:numId="29" w16cid:durableId="595136231">
    <w:abstractNumId w:val="20"/>
  </w:num>
  <w:num w:numId="30" w16cid:durableId="1632321780">
    <w:abstractNumId w:val="8"/>
  </w:num>
  <w:num w:numId="31" w16cid:durableId="864561365">
    <w:abstractNumId w:val="8"/>
    <w:lvlOverride w:ilvl="0">
      <w:startOverride w:val="1"/>
    </w:lvlOverride>
  </w:num>
  <w:num w:numId="32" w16cid:durableId="352997510">
    <w:abstractNumId w:val="8"/>
    <w:lvlOverride w:ilvl="0">
      <w:startOverride w:val="1"/>
    </w:lvlOverride>
  </w:num>
  <w:num w:numId="33" w16cid:durableId="492179735">
    <w:abstractNumId w:val="0"/>
  </w:num>
  <w:num w:numId="34" w16cid:durableId="1138301175">
    <w:abstractNumId w:val="11"/>
  </w:num>
  <w:num w:numId="35" w16cid:durableId="56846905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40A"/>
    <w:rsid w:val="000033BD"/>
    <w:rsid w:val="0006059A"/>
    <w:rsid w:val="00082C62"/>
    <w:rsid w:val="000B231F"/>
    <w:rsid w:val="000E194B"/>
    <w:rsid w:val="00110217"/>
    <w:rsid w:val="00140B4B"/>
    <w:rsid w:val="00152AC3"/>
    <w:rsid w:val="00156AF3"/>
    <w:rsid w:val="0019491D"/>
    <w:rsid w:val="001F74AD"/>
    <w:rsid w:val="00290326"/>
    <w:rsid w:val="002B2F57"/>
    <w:rsid w:val="002D07A8"/>
    <w:rsid w:val="003127FD"/>
    <w:rsid w:val="003405EA"/>
    <w:rsid w:val="00377AE8"/>
    <w:rsid w:val="003B1037"/>
    <w:rsid w:val="00404B31"/>
    <w:rsid w:val="00443B2E"/>
    <w:rsid w:val="00474F67"/>
    <w:rsid w:val="0048500D"/>
    <w:rsid w:val="004C4EDD"/>
    <w:rsid w:val="005201A4"/>
    <w:rsid w:val="00524E1B"/>
    <w:rsid w:val="00574789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E2841"/>
    <w:rsid w:val="007F2A40"/>
    <w:rsid w:val="00806EDF"/>
    <w:rsid w:val="008C1F1C"/>
    <w:rsid w:val="008E5232"/>
    <w:rsid w:val="00995331"/>
    <w:rsid w:val="009975A0"/>
    <w:rsid w:val="009A2CD2"/>
    <w:rsid w:val="009C5C6E"/>
    <w:rsid w:val="00A2454C"/>
    <w:rsid w:val="00AE245C"/>
    <w:rsid w:val="00B054EC"/>
    <w:rsid w:val="00B21E85"/>
    <w:rsid w:val="00BB68D2"/>
    <w:rsid w:val="00BE2446"/>
    <w:rsid w:val="00BE2C21"/>
    <w:rsid w:val="00BF640A"/>
    <w:rsid w:val="00BF7F8D"/>
    <w:rsid w:val="00C01D20"/>
    <w:rsid w:val="00C202BF"/>
    <w:rsid w:val="00C858D7"/>
    <w:rsid w:val="00D073BC"/>
    <w:rsid w:val="00D56B82"/>
    <w:rsid w:val="00DA2485"/>
    <w:rsid w:val="00DE29A8"/>
    <w:rsid w:val="00E94D45"/>
    <w:rsid w:val="00F03E33"/>
    <w:rsid w:val="00F15749"/>
    <w:rsid w:val="00FC50DB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E7FEB8"/>
  <w15:docId w15:val="{A3F11871-8583-44BC-9615-7C387F76C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640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table" w:styleId="TableGrid">
    <w:name w:val="Table Grid"/>
    <w:basedOn w:val="TableNormal"/>
    <w:uiPriority w:val="39"/>
    <w:rsid w:val="00BF640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C6212F2-BAA5-41D7-B986-C9043E2BC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ED1F4C-66B5-4340-BFF4-AE0F0F448B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F3B63B-7738-4DA5-830C-2BF6A122FBE0}">
  <ds:schemaRefs>
    <ds:schemaRef ds:uri="01e15224-84b2-4570-bdea-a67bb94d0921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7c04300a-231c-4281-9146-a98f6f4a7aff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BSE.dotx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10</cp:revision>
  <cp:lastPrinted>2013-05-15T12:05:00Z</cp:lastPrinted>
  <dcterms:created xsi:type="dcterms:W3CDTF">2021-06-17T12:04:00Z</dcterms:created>
  <dcterms:modified xsi:type="dcterms:W3CDTF">2025-07-22T07:32:00Z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2025-05-31T20:58:45Z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9c9c04f0-b579-468c-b5e5-7a231168eea9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